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121FCFF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A4C8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EA4C87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EA4C87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A4C87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0F75412C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1E7D34" w:rsidRPr="001E7D34">
        <w:rPr>
          <w:rFonts w:cstheme="minorHAnsi"/>
          <w:bCs/>
          <w:i/>
          <w:color w:val="002060"/>
          <w:u w:val="single"/>
        </w:rPr>
        <w:t>Wykonanie robót budowlano-montażowych na terenie działania OŁD w RE Łódź: Modernizacja ogrodzenia RPZ w podziale na 2 części</w:t>
      </w:r>
      <w:r w:rsidRPr="00CC7E12">
        <w:rPr>
          <w:rFonts w:cstheme="minorHAnsi"/>
        </w:rPr>
        <w:t>,</w:t>
      </w:r>
      <w:r w:rsidR="00085D08">
        <w:rPr>
          <w:rFonts w:cstheme="minorHAnsi"/>
        </w:rPr>
        <w:t xml:space="preserve"> </w:t>
      </w:r>
      <w:r w:rsidR="007F1F78">
        <w:rPr>
          <w:rFonts w:cstheme="minorHAnsi"/>
        </w:rPr>
        <w:br/>
      </w:r>
      <w:r w:rsidRPr="00CC7E12">
        <w:rPr>
          <w:rFonts w:cstheme="minorHAnsi"/>
        </w:rPr>
        <w:t xml:space="preserve">nr </w:t>
      </w:r>
      <w:r w:rsidR="00EA4C87" w:rsidRPr="00EA4C87">
        <w:rPr>
          <w:rFonts w:cstheme="minorHAnsi"/>
          <w:b/>
        </w:rPr>
        <w:t>POST/DYS/OLD/GZ/0</w:t>
      </w:r>
      <w:r w:rsidR="00E25F27">
        <w:rPr>
          <w:rFonts w:cstheme="minorHAnsi"/>
          <w:b/>
        </w:rPr>
        <w:t>1</w:t>
      </w:r>
      <w:r w:rsidR="001E7D34">
        <w:rPr>
          <w:rFonts w:cstheme="minorHAnsi"/>
          <w:b/>
        </w:rPr>
        <w:t>810</w:t>
      </w:r>
      <w:r w:rsidR="00EA4C87" w:rsidRPr="00EA4C87">
        <w:rPr>
          <w:rFonts w:cstheme="minorHAnsi"/>
          <w:b/>
        </w:rPr>
        <w:t>/2026</w:t>
      </w:r>
      <w:r w:rsidRPr="00CC7E12">
        <w:rPr>
          <w:rFonts w:cstheme="minorHAnsi"/>
        </w:rPr>
        <w:t>,</w:t>
      </w:r>
      <w:r w:rsidR="003305C3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6D5DDBB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4C3251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0D73D2B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60E3BED" w:rsidR="00347E8D" w:rsidRPr="006B2C28" w:rsidRDefault="00EA4C87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A4C8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E25F2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1E7D3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810</w:t>
          </w:r>
          <w:r w:rsidRPr="00EA4C8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E30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0E3AC5"/>
    <w:rsid w:val="00101BCF"/>
    <w:rsid w:val="001112C2"/>
    <w:rsid w:val="00122F9A"/>
    <w:rsid w:val="00124536"/>
    <w:rsid w:val="001257A6"/>
    <w:rsid w:val="00125A7F"/>
    <w:rsid w:val="00126BBE"/>
    <w:rsid w:val="00126CEA"/>
    <w:rsid w:val="00132B64"/>
    <w:rsid w:val="00136B64"/>
    <w:rsid w:val="0014036E"/>
    <w:rsid w:val="00145125"/>
    <w:rsid w:val="0014785F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B5458"/>
    <w:rsid w:val="001D1A8B"/>
    <w:rsid w:val="001D2EB1"/>
    <w:rsid w:val="001E7D34"/>
    <w:rsid w:val="001E7E73"/>
    <w:rsid w:val="001F3242"/>
    <w:rsid w:val="001F3600"/>
    <w:rsid w:val="001F3F20"/>
    <w:rsid w:val="001F737A"/>
    <w:rsid w:val="0020083C"/>
    <w:rsid w:val="002067F1"/>
    <w:rsid w:val="0021052C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23B1A"/>
    <w:rsid w:val="003305C3"/>
    <w:rsid w:val="00347E8D"/>
    <w:rsid w:val="00350B80"/>
    <w:rsid w:val="00352BEB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B7CCD"/>
    <w:rsid w:val="003C3716"/>
    <w:rsid w:val="003D2045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472A"/>
    <w:rsid w:val="00412E5B"/>
    <w:rsid w:val="00417E23"/>
    <w:rsid w:val="004257E0"/>
    <w:rsid w:val="004331B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1EC7"/>
    <w:rsid w:val="004E7573"/>
    <w:rsid w:val="004F0C4A"/>
    <w:rsid w:val="004F20AD"/>
    <w:rsid w:val="004F6B10"/>
    <w:rsid w:val="0050052D"/>
    <w:rsid w:val="00520308"/>
    <w:rsid w:val="00532170"/>
    <w:rsid w:val="00535E9B"/>
    <w:rsid w:val="00541E6E"/>
    <w:rsid w:val="005453F1"/>
    <w:rsid w:val="00551FB7"/>
    <w:rsid w:val="005563FF"/>
    <w:rsid w:val="005626E0"/>
    <w:rsid w:val="00562E63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74EB"/>
    <w:rsid w:val="005E3354"/>
    <w:rsid w:val="005E4AA3"/>
    <w:rsid w:val="005E79E5"/>
    <w:rsid w:val="005F0683"/>
    <w:rsid w:val="005F32A6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7F1F78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467A"/>
    <w:rsid w:val="008C619A"/>
    <w:rsid w:val="008C74CA"/>
    <w:rsid w:val="008C75AB"/>
    <w:rsid w:val="008D6A33"/>
    <w:rsid w:val="008D6FD3"/>
    <w:rsid w:val="008E0B97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2DE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00B4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2B4C"/>
    <w:rsid w:val="00A6635D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417C"/>
    <w:rsid w:val="00C26BC0"/>
    <w:rsid w:val="00C272AD"/>
    <w:rsid w:val="00C27B9D"/>
    <w:rsid w:val="00C41F6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6919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3748"/>
    <w:rsid w:val="00DA64DB"/>
    <w:rsid w:val="00DB0746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3A6"/>
    <w:rsid w:val="00E12F47"/>
    <w:rsid w:val="00E16545"/>
    <w:rsid w:val="00E2123D"/>
    <w:rsid w:val="00E25F27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8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6586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POST/DYS/OLD/GZ/01810/2026                        </dmsv2SWPP2ObjectNumber>
    <dmsv2SWPP2SumMD5 xmlns="http://schemas.microsoft.com/sharepoint/v3">84e1dc596b2e742077eb575367932c97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25190962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FJ3FSM7XJ42E-2125144245-28451</_dlc_DocId>
    <_dlc_DocIdUrl xmlns="a19cb1c7-c5c7-46d4-85ae-d83685407bba">
      <Url>https://swpp2.dms.gkpge.pl/sites/43/_layouts/15/DocIdRedir.aspx?ID=FJ3FSM7XJ42E-2125144245-28451</Url>
      <Description>FJ3FSM7XJ42E-2125144245-28451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97A6DB-80AC-4831-8585-C9614BBC4532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17D59E6-0022-45C3-95A7-436DC487FB8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2</Pages>
  <Words>795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19</cp:revision>
  <cp:lastPrinted>2024-07-15T11:21:00Z</cp:lastPrinted>
  <dcterms:created xsi:type="dcterms:W3CDTF">2025-11-25T07:33:00Z</dcterms:created>
  <dcterms:modified xsi:type="dcterms:W3CDTF">2026-05-14T04:51:00Z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8020cd63-7155-4eba-97b5-c1c0cc3d7775</vt:lpwstr>
  </property>
</Properties>
</file>